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F82067" w14:textId="77777777" w:rsidR="003A0370" w:rsidRDefault="003A0370">
      <w:pPr>
        <w:pStyle w:val="Naslov1"/>
        <w:ind w:left="5160" w:right="-567"/>
      </w:pPr>
      <w:r>
        <w:t>OBČINA</w:t>
      </w:r>
    </w:p>
    <w:p w14:paraId="4BFFF7DE" w14:textId="77777777" w:rsidR="003A0370" w:rsidRDefault="003A0370">
      <w:pPr>
        <w:pStyle w:val="Naslov2"/>
        <w:ind w:left="5160" w:right="-567"/>
        <w:rPr>
          <w:i w:val="0"/>
          <w:iCs w:val="0"/>
        </w:rPr>
      </w:pPr>
      <w:r>
        <w:rPr>
          <w:i w:val="0"/>
          <w:iCs w:val="0"/>
        </w:rPr>
        <w:t>GORNJI GRAD</w:t>
      </w:r>
    </w:p>
    <w:p w14:paraId="35D4E195" w14:textId="1A2D1008" w:rsidR="003A0370" w:rsidRDefault="00717F90">
      <w:pPr>
        <w:ind w:left="5160" w:right="-567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6D81DCDD" wp14:editId="0EB8392F">
                <wp:simplePos x="0" y="0"/>
                <wp:positionH relativeFrom="column">
                  <wp:posOffset>8890</wp:posOffset>
                </wp:positionH>
                <wp:positionV relativeFrom="paragraph">
                  <wp:posOffset>177166</wp:posOffset>
                </wp:positionV>
                <wp:extent cx="2835275" cy="800100"/>
                <wp:effectExtent l="0" t="0" r="3175" b="0"/>
                <wp:wrapNone/>
                <wp:docPr id="6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52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2FD755C" w14:textId="77777777" w:rsidR="003A0370" w:rsidRDefault="003A0370">
                            <w:pPr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1DCDD" id="Rectangle 10" o:spid="_x0000_s1026" style="position:absolute;left:0;text-align:left;margin-left:.7pt;margin-top:13.95pt;width:223.25pt;height:6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" o:allowincell="f" filled="f" stroked="f">
                <v:textbox inset="1pt,1pt,1pt,1pt">
                  <w:txbxContent>
                    <w:p w14:paraId="12FD755C" w14:textId="77777777" w:rsidR="003A0370" w:rsidRDefault="003A0370">
                      <w:pPr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53BC5">
        <w:t>Kocbekova cesta 23</w:t>
      </w:r>
    </w:p>
    <w:p w14:paraId="42DED41D" w14:textId="77777777" w:rsidR="003A0370" w:rsidRDefault="003A0370">
      <w:pPr>
        <w:ind w:left="5160" w:right="-567"/>
        <w:jc w:val="center"/>
        <w:rPr>
          <w:b/>
          <w:i/>
          <w:sz w:val="28"/>
        </w:rPr>
      </w:pPr>
      <w:r>
        <w:t>3342 Gornji Grad</w:t>
      </w:r>
    </w:p>
    <w:p w14:paraId="797C4535" w14:textId="77777777" w:rsidR="003A0370" w:rsidRDefault="003A0370">
      <w:pPr>
        <w:ind w:left="5812"/>
        <w:jc w:val="center"/>
        <w:rPr>
          <w:sz w:val="12"/>
        </w:rPr>
      </w:pPr>
    </w:p>
    <w:p w14:paraId="2F77F8F1" w14:textId="0E3C00F6" w:rsidR="003A0370" w:rsidRDefault="003A0370">
      <w:pPr>
        <w:tabs>
          <w:tab w:val="left" w:pos="5529"/>
          <w:tab w:val="left" w:pos="5954"/>
          <w:tab w:val="left" w:pos="6350"/>
        </w:tabs>
        <w:ind w:left="5245" w:right="-426"/>
        <w:rPr>
          <w:rFonts w:ascii="Arial" w:hAnsi="Arial"/>
          <w:sz w:val="20"/>
        </w:rPr>
      </w:pPr>
      <w:r>
        <w:rPr>
          <w:rFonts w:ascii="Arial" w:hAnsi="Arial"/>
        </w:rPr>
        <w:sym w:font="Wingdings" w:char="F028"/>
      </w:r>
      <w:r>
        <w:rPr>
          <w:rFonts w:ascii="Arial" w:hAnsi="Arial"/>
        </w:rPr>
        <w:tab/>
      </w:r>
      <w:r>
        <w:rPr>
          <w:rFonts w:ascii="Arial" w:hAnsi="Arial"/>
          <w:sz w:val="20"/>
          <w:u w:val="single"/>
        </w:rPr>
        <w:tab/>
      </w:r>
      <w:proofErr w:type="spellStart"/>
      <w:r>
        <w:rPr>
          <w:rFonts w:ascii="Arial" w:hAnsi="Arial"/>
          <w:b/>
          <w:bCs/>
          <w:sz w:val="20"/>
        </w:rPr>
        <w:t>tel</w:t>
      </w:r>
      <w:proofErr w:type="spellEnd"/>
      <w:r>
        <w:rPr>
          <w:rFonts w:ascii="Arial" w:hAnsi="Arial"/>
          <w:b/>
          <w:bCs/>
          <w:sz w:val="20"/>
        </w:rPr>
        <w:t>:</w:t>
      </w:r>
      <w:r>
        <w:rPr>
          <w:rFonts w:ascii="Arial" w:hAnsi="Arial"/>
          <w:sz w:val="20"/>
        </w:rPr>
        <w:tab/>
        <w:t>(03) 839 18</w:t>
      </w:r>
      <w:r w:rsidR="00DC08E4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 xml:space="preserve">50  </w:t>
      </w:r>
    </w:p>
    <w:p w14:paraId="1E3B53A0" w14:textId="77777777" w:rsidR="003A0370" w:rsidRDefault="003A0370">
      <w:pPr>
        <w:tabs>
          <w:tab w:val="left" w:pos="1134"/>
          <w:tab w:val="left" w:pos="5529"/>
          <w:tab w:val="left" w:pos="5954"/>
          <w:tab w:val="left" w:pos="6096"/>
          <w:tab w:val="left" w:pos="6350"/>
          <w:tab w:val="left" w:pos="6521"/>
        </w:tabs>
        <w:ind w:left="5245" w:right="-426"/>
        <w:rPr>
          <w:rFonts w:ascii="Arial" w:hAnsi="Arial"/>
          <w:spacing w:val="10"/>
          <w:sz w:val="20"/>
        </w:rPr>
      </w:pPr>
      <w:r>
        <w:rPr>
          <w:rFonts w:ascii="Arial" w:hAnsi="Arial"/>
          <w:spacing w:val="10"/>
        </w:rPr>
        <w:sym w:font="Wingdings" w:char="F02A"/>
      </w:r>
      <w:r>
        <w:rPr>
          <w:rFonts w:ascii="Arial" w:hAnsi="Arial"/>
          <w:spacing w:val="10"/>
        </w:rPr>
        <w:tab/>
      </w:r>
      <w:r>
        <w:rPr>
          <w:rFonts w:ascii="Arial" w:hAnsi="Arial"/>
          <w:spacing w:val="10"/>
          <w:sz w:val="20"/>
          <w:u w:val="single"/>
        </w:rPr>
        <w:tab/>
      </w:r>
      <w:r>
        <w:rPr>
          <w:rFonts w:ascii="Arial" w:hAnsi="Arial"/>
          <w:b/>
          <w:bCs/>
          <w:spacing w:val="10"/>
          <w:sz w:val="20"/>
        </w:rPr>
        <w:t>E-mail:</w:t>
      </w:r>
      <w:r>
        <w:rPr>
          <w:rFonts w:ascii="Arial" w:hAnsi="Arial"/>
          <w:spacing w:val="10"/>
          <w:sz w:val="20"/>
        </w:rPr>
        <w:t xml:space="preserve"> obcina@gornji-grad.si</w:t>
      </w:r>
    </w:p>
    <w:p w14:paraId="6503E622" w14:textId="77777777" w:rsidR="003A0370" w:rsidRDefault="003A0370">
      <w:pPr>
        <w:tabs>
          <w:tab w:val="left" w:pos="1134"/>
          <w:tab w:val="left" w:pos="6096"/>
        </w:tabs>
        <w:ind w:left="5245"/>
      </w:pPr>
    </w:p>
    <w:p w14:paraId="15D2FB7F" w14:textId="77777777" w:rsidR="00F63C92" w:rsidRPr="00C64150" w:rsidRDefault="00F63C92">
      <w:pPr>
        <w:tabs>
          <w:tab w:val="left" w:pos="1134"/>
          <w:tab w:val="left" w:pos="6096"/>
        </w:tabs>
        <w:ind w:left="5245"/>
        <w:rPr>
          <w:sz w:val="16"/>
          <w:szCs w:val="16"/>
        </w:rPr>
      </w:pPr>
    </w:p>
    <w:p w14:paraId="597BCCD3" w14:textId="77777777" w:rsidR="004D0554" w:rsidRDefault="004D0554" w:rsidP="00B4299B">
      <w:pPr>
        <w:pStyle w:val="wfxRecipient"/>
        <w:rPr>
          <w:rFonts w:ascii="Cambria" w:hAnsi="Cambria"/>
          <w:sz w:val="22"/>
          <w:szCs w:val="22"/>
        </w:rPr>
      </w:pPr>
    </w:p>
    <w:p w14:paraId="1425EFBD" w14:textId="322D66F0" w:rsidR="00B5607B" w:rsidRDefault="00300646" w:rsidP="007D4777">
      <w:pPr>
        <w:pStyle w:val="Navadensplet"/>
        <w:spacing w:before="0" w:beforeAutospacing="0" w:after="0" w:afterAutospacing="0"/>
        <w:jc w:val="center"/>
        <w:rPr>
          <w:rFonts w:ascii="Cambria" w:hAnsi="Cambria"/>
          <w:b/>
          <w:bCs/>
          <w:color w:val="000000"/>
        </w:rPr>
      </w:pPr>
      <w:r w:rsidRPr="00B5607B">
        <w:rPr>
          <w:rFonts w:ascii="Cambria" w:hAnsi="Cambria"/>
          <w:b/>
          <w:bCs/>
          <w:color w:val="000000"/>
        </w:rPr>
        <w:t>PONUDBA</w:t>
      </w:r>
      <w:r w:rsidR="00B5607B" w:rsidRPr="00B5607B">
        <w:rPr>
          <w:rFonts w:ascii="Cambria" w:hAnsi="Cambria"/>
          <w:b/>
          <w:bCs/>
          <w:color w:val="000000"/>
        </w:rPr>
        <w:t xml:space="preserve"> ZA </w:t>
      </w:r>
      <w:r w:rsidR="00E8346D">
        <w:rPr>
          <w:rFonts w:ascii="Cambria" w:hAnsi="Cambria"/>
          <w:b/>
          <w:bCs/>
          <w:color w:val="000000"/>
        </w:rPr>
        <w:t>NAJEM</w:t>
      </w:r>
      <w:r w:rsidR="00DC08E4">
        <w:rPr>
          <w:rFonts w:ascii="Cambria" w:hAnsi="Cambria"/>
          <w:b/>
          <w:bCs/>
          <w:color w:val="000000"/>
        </w:rPr>
        <w:t xml:space="preserve"> NEPREMIČNINE</w:t>
      </w:r>
    </w:p>
    <w:p w14:paraId="3CEB766D" w14:textId="1297BACE" w:rsidR="00DC08E4" w:rsidRDefault="00DC08E4" w:rsidP="00DC08E4">
      <w:pPr>
        <w:pStyle w:val="Navadensplet"/>
        <w:spacing w:before="0" w:beforeAutospacing="0" w:after="0" w:afterAutospacing="0"/>
        <w:rPr>
          <w:rFonts w:ascii="Cambria" w:hAnsi="Cambria"/>
          <w:b/>
          <w:bCs/>
          <w:color w:val="000000"/>
        </w:rPr>
      </w:pPr>
    </w:p>
    <w:p w14:paraId="682BC7E3" w14:textId="77777777" w:rsidR="007D4777" w:rsidRDefault="007D4777" w:rsidP="007D4777">
      <w:pPr>
        <w:pStyle w:val="Navadensplet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14:paraId="5A48CDD4" w14:textId="77777777" w:rsidR="00F63C92" w:rsidRPr="00FB50C1" w:rsidRDefault="00F63C92" w:rsidP="007D4777">
      <w:pPr>
        <w:pStyle w:val="Navadensplet"/>
        <w:spacing w:before="0" w:beforeAutospacing="0" w:after="0" w:afterAutospacing="0"/>
        <w:jc w:val="center"/>
        <w:rPr>
          <w:color w:val="000000"/>
          <w:sz w:val="20"/>
          <w:szCs w:val="20"/>
        </w:rPr>
      </w:pPr>
    </w:p>
    <w:p w14:paraId="37210278" w14:textId="66D0CC19" w:rsidR="00B5607B" w:rsidRPr="00B5607B" w:rsidRDefault="00300646" w:rsidP="00300646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>1. Podatki o ponudniku:</w:t>
      </w:r>
    </w:p>
    <w:p w14:paraId="16DEB7E0" w14:textId="17B64619" w:rsidR="00300646" w:rsidRPr="00B5607B" w:rsidRDefault="00300646" w:rsidP="00300646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Ime in priimek : </w:t>
      </w:r>
      <w:r w:rsidR="00314A2C">
        <w:rPr>
          <w:rFonts w:ascii="Cambria" w:hAnsi="Cambria"/>
          <w:color w:val="000000"/>
        </w:rPr>
        <w:t>___________________________________________________________________________________</w:t>
      </w:r>
    </w:p>
    <w:p w14:paraId="7940D760" w14:textId="46ABD911" w:rsidR="00300646" w:rsidRPr="00B5607B" w:rsidRDefault="00300646" w:rsidP="00300646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Naslov : </w:t>
      </w:r>
      <w:r w:rsidR="00314A2C">
        <w:rPr>
          <w:rFonts w:ascii="Cambria" w:hAnsi="Cambria"/>
          <w:color w:val="000000"/>
        </w:rPr>
        <w:t>____________________________________________________________________________________________</w:t>
      </w:r>
    </w:p>
    <w:p w14:paraId="7F5302B4" w14:textId="3D56FBCE" w:rsidR="00300646" w:rsidRDefault="00300646" w:rsidP="00300646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EMŠO: </w:t>
      </w:r>
      <w:r w:rsidR="00314A2C">
        <w:rPr>
          <w:rFonts w:ascii="Cambria" w:hAnsi="Cambria"/>
          <w:color w:val="000000"/>
        </w:rPr>
        <w:t>_______________</w:t>
      </w:r>
      <w:r w:rsidR="00675729">
        <w:rPr>
          <w:rFonts w:ascii="Cambria" w:hAnsi="Cambria"/>
          <w:color w:val="000000"/>
        </w:rPr>
        <w:t>_______________________</w:t>
      </w:r>
      <w:r w:rsidR="00314A2C">
        <w:rPr>
          <w:rFonts w:ascii="Cambria" w:hAnsi="Cambria"/>
          <w:color w:val="000000"/>
        </w:rPr>
        <w:t>________________________________________________________</w:t>
      </w:r>
    </w:p>
    <w:p w14:paraId="2FDC18D7" w14:textId="4F838FDF" w:rsidR="002B46F7" w:rsidRPr="00B5607B" w:rsidRDefault="002B46F7" w:rsidP="00300646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Davčna številka : </w:t>
      </w:r>
      <w:r w:rsidR="00314A2C">
        <w:rPr>
          <w:rFonts w:ascii="Cambria" w:hAnsi="Cambria"/>
          <w:color w:val="000000"/>
        </w:rPr>
        <w:t>__________________________________________________________________________________</w:t>
      </w:r>
    </w:p>
    <w:p w14:paraId="2E9BAA87" w14:textId="05332F9D" w:rsidR="00300646" w:rsidRPr="00B5607B" w:rsidRDefault="00300646" w:rsidP="00300646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Kontaktna </w:t>
      </w:r>
      <w:r w:rsidR="007D4777">
        <w:rPr>
          <w:rFonts w:ascii="Cambria" w:hAnsi="Cambria"/>
          <w:color w:val="000000"/>
        </w:rPr>
        <w:t>številka ponudnika</w:t>
      </w:r>
      <w:r w:rsidRPr="00B5607B">
        <w:rPr>
          <w:rFonts w:ascii="Cambria" w:hAnsi="Cambria"/>
          <w:color w:val="000000"/>
        </w:rPr>
        <w:t xml:space="preserve">: </w:t>
      </w:r>
      <w:r w:rsidR="00314A2C">
        <w:rPr>
          <w:rFonts w:ascii="Cambria" w:hAnsi="Cambria"/>
          <w:color w:val="000000"/>
        </w:rPr>
        <w:t>__________________________________________________________________</w:t>
      </w:r>
    </w:p>
    <w:p w14:paraId="1A6FF553" w14:textId="0D761D05" w:rsidR="007D4777" w:rsidRDefault="00300646" w:rsidP="007D4777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Elektronski naslov </w:t>
      </w:r>
      <w:r w:rsidR="007D4777">
        <w:rPr>
          <w:rFonts w:ascii="Cambria" w:hAnsi="Cambria"/>
          <w:color w:val="000000"/>
        </w:rPr>
        <w:t>ponudnika</w:t>
      </w:r>
      <w:r w:rsidR="00AF61C1">
        <w:rPr>
          <w:rFonts w:ascii="Cambria" w:hAnsi="Cambria"/>
          <w:color w:val="000000"/>
        </w:rPr>
        <w:t xml:space="preserve"> (</w:t>
      </w:r>
      <w:r w:rsidR="00176174">
        <w:rPr>
          <w:rFonts w:ascii="Cambria" w:hAnsi="Cambria"/>
          <w:color w:val="000000"/>
        </w:rPr>
        <w:t>neobvezno)</w:t>
      </w:r>
      <w:r w:rsidRPr="00B5607B">
        <w:rPr>
          <w:rFonts w:ascii="Cambria" w:hAnsi="Cambria"/>
          <w:color w:val="000000"/>
        </w:rPr>
        <w:t>:</w:t>
      </w:r>
      <w:r w:rsidR="00314A2C">
        <w:rPr>
          <w:rFonts w:ascii="Cambria" w:hAnsi="Cambria"/>
          <w:color w:val="000000"/>
        </w:rPr>
        <w:t>____________________________________________________</w:t>
      </w:r>
    </w:p>
    <w:p w14:paraId="271F9A46" w14:textId="4B5B0096" w:rsidR="0071317D" w:rsidRPr="001C3712" w:rsidRDefault="00F21384" w:rsidP="007D4777">
      <w:pPr>
        <w:pStyle w:val="Navadensplet"/>
        <w:rPr>
          <w:rFonts w:ascii="Cambria" w:hAnsi="Cambria"/>
          <w:color w:val="000000"/>
        </w:rPr>
      </w:pPr>
      <w:r w:rsidRPr="001C3712">
        <w:rPr>
          <w:rFonts w:ascii="Cambria" w:hAnsi="Cambria"/>
          <w:color w:val="000000"/>
        </w:rPr>
        <w:t xml:space="preserve">Zaposlen </w:t>
      </w:r>
      <w:r w:rsidR="001C3712" w:rsidRPr="001C3712">
        <w:rPr>
          <w:rFonts w:ascii="Cambria" w:hAnsi="Cambria"/>
          <w:color w:val="000000"/>
        </w:rPr>
        <w:t>pri (oz. vrsta mesečnega prihodka):___________________________________________________</w:t>
      </w:r>
    </w:p>
    <w:p w14:paraId="395B8DFB" w14:textId="2FC7BF15" w:rsidR="007D4777" w:rsidRDefault="007D4777" w:rsidP="00300646">
      <w:pPr>
        <w:pStyle w:val="Navadensplet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2</w:t>
      </w:r>
      <w:r w:rsidRPr="00B5607B">
        <w:rPr>
          <w:rFonts w:ascii="Cambria" w:hAnsi="Cambria"/>
          <w:color w:val="000000"/>
        </w:rPr>
        <w:t xml:space="preserve">. Podatki o </w:t>
      </w:r>
      <w:r>
        <w:rPr>
          <w:rFonts w:ascii="Cambria" w:hAnsi="Cambria"/>
          <w:color w:val="000000"/>
        </w:rPr>
        <w:t>družinskih članih</w:t>
      </w:r>
      <w:r w:rsidRPr="00B5607B">
        <w:rPr>
          <w:rFonts w:ascii="Cambria" w:hAnsi="Cambria"/>
          <w:color w:val="000000"/>
        </w:rPr>
        <w:t>:</w:t>
      </w:r>
    </w:p>
    <w:p w14:paraId="4C8C482C" w14:textId="77777777" w:rsidR="002B46F7" w:rsidRPr="006E30D3" w:rsidRDefault="002B46F7" w:rsidP="00300646">
      <w:pPr>
        <w:pStyle w:val="Navadensplet"/>
        <w:rPr>
          <w:rFonts w:ascii="Cambria" w:hAnsi="Cambria"/>
          <w:color w:val="000000"/>
          <w:sz w:val="4"/>
          <w:szCs w:val="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2268"/>
        <w:gridCol w:w="1701"/>
        <w:gridCol w:w="1701"/>
      </w:tblGrid>
      <w:tr w:rsidR="00B55C34" w:rsidRPr="00D8182E" w14:paraId="3E1DA582" w14:textId="77777777" w:rsidTr="00B55C34">
        <w:tc>
          <w:tcPr>
            <w:tcW w:w="3539" w:type="dxa"/>
            <w:shd w:val="clear" w:color="auto" w:fill="D9D9D9"/>
            <w:vAlign w:val="center"/>
          </w:tcPr>
          <w:p w14:paraId="7F1900CD" w14:textId="77777777" w:rsidR="00B55C34" w:rsidRPr="00D8182E" w:rsidRDefault="00B55C34" w:rsidP="00A53F0B">
            <w:pPr>
              <w:overflowPunct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</w:p>
          <w:p w14:paraId="7D40BFCA" w14:textId="001D3BF1" w:rsidR="00B55C34" w:rsidRDefault="00B55C34" w:rsidP="00A53F0B">
            <w:pPr>
              <w:overflowPunct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r>
              <w:rPr>
                <w:rFonts w:ascii="Tahoma,Bold" w:hAnsi="Tahoma,Bold" w:cs="Tahoma,Bold"/>
                <w:b/>
                <w:bCs/>
                <w:sz w:val="16"/>
                <w:szCs w:val="16"/>
              </w:rPr>
              <w:t>I</w:t>
            </w:r>
            <w:r w:rsidRPr="00D8182E">
              <w:rPr>
                <w:rFonts w:ascii="Tahoma,Bold" w:hAnsi="Tahoma,Bold" w:cs="Tahoma,Bold"/>
                <w:b/>
                <w:bCs/>
                <w:sz w:val="16"/>
                <w:szCs w:val="16"/>
              </w:rPr>
              <w:t xml:space="preserve">me </w:t>
            </w:r>
            <w:r>
              <w:rPr>
                <w:rFonts w:ascii="Tahoma,Bold" w:hAnsi="Tahoma,Bold" w:cs="Tahoma,Bold"/>
                <w:b/>
                <w:bCs/>
                <w:sz w:val="16"/>
                <w:szCs w:val="16"/>
              </w:rPr>
              <w:t>in p</w:t>
            </w:r>
            <w:r w:rsidRPr="00D8182E">
              <w:rPr>
                <w:rFonts w:ascii="Tahoma,Bold" w:hAnsi="Tahoma,Bold" w:cs="Tahoma,Bold"/>
                <w:b/>
                <w:bCs/>
                <w:sz w:val="16"/>
                <w:szCs w:val="16"/>
              </w:rPr>
              <w:t xml:space="preserve">riimek  </w:t>
            </w:r>
          </w:p>
          <w:p w14:paraId="380AAA62" w14:textId="77777777" w:rsidR="00B55C34" w:rsidRPr="00D8182E" w:rsidRDefault="00B55C34" w:rsidP="00A53F0B">
            <w:pPr>
              <w:overflowPunct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0C375123" w14:textId="77777777" w:rsidR="00B55C34" w:rsidRPr="00D8182E" w:rsidRDefault="00B55C34" w:rsidP="00A53F0B">
            <w:pPr>
              <w:overflowPunct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</w:p>
          <w:p w14:paraId="413075E5" w14:textId="77777777" w:rsidR="00B55C34" w:rsidRPr="00D8182E" w:rsidRDefault="00B55C34" w:rsidP="00D9052A">
            <w:pPr>
              <w:overflowPunct/>
              <w:spacing w:line="480" w:lineRule="auto"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r w:rsidRPr="00D8182E">
              <w:rPr>
                <w:rFonts w:ascii="Tahoma,Bold" w:hAnsi="Tahoma,Bold" w:cs="Tahoma,Bold"/>
                <w:b/>
                <w:bCs/>
                <w:sz w:val="16"/>
                <w:szCs w:val="16"/>
              </w:rPr>
              <w:t>EMŠO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7B27A549" w14:textId="77777777" w:rsidR="00B55C34" w:rsidRPr="00D8182E" w:rsidRDefault="00B55C34" w:rsidP="00A53F0B">
            <w:pPr>
              <w:overflowPunct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r w:rsidRPr="00D8182E">
              <w:rPr>
                <w:rFonts w:ascii="Tahoma,Bold" w:hAnsi="Tahoma,Bold" w:cs="Tahoma,Bold"/>
                <w:b/>
                <w:bCs/>
                <w:sz w:val="16"/>
                <w:szCs w:val="16"/>
              </w:rPr>
              <w:t>Davčna številka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AFCCC38" w14:textId="5F65DC44" w:rsidR="00B55C34" w:rsidRPr="00D8182E" w:rsidRDefault="00B55C34" w:rsidP="00A53F0B">
            <w:pPr>
              <w:overflowPunct/>
              <w:jc w:val="center"/>
              <w:textAlignment w:val="auto"/>
              <w:rPr>
                <w:rFonts w:ascii="Tahoma,Bold" w:hAnsi="Tahoma,Bold" w:cs="Tahoma,Bold"/>
                <w:b/>
                <w:bCs/>
                <w:sz w:val="16"/>
                <w:szCs w:val="16"/>
              </w:rPr>
            </w:pPr>
            <w:r w:rsidRPr="00D8182E">
              <w:rPr>
                <w:rFonts w:ascii="Tahoma,Bold" w:hAnsi="Tahoma,Bold" w:cs="Tahoma,Bold"/>
                <w:b/>
                <w:bCs/>
                <w:sz w:val="16"/>
                <w:szCs w:val="16"/>
              </w:rPr>
              <w:t xml:space="preserve">Sorodstveno razmerje do </w:t>
            </w:r>
            <w:r>
              <w:rPr>
                <w:rFonts w:ascii="Tahoma,Bold" w:hAnsi="Tahoma,Bold" w:cs="Tahoma,Bold"/>
                <w:b/>
                <w:bCs/>
                <w:sz w:val="16"/>
                <w:szCs w:val="16"/>
              </w:rPr>
              <w:t>ponudnika</w:t>
            </w:r>
          </w:p>
        </w:tc>
      </w:tr>
      <w:tr w:rsidR="00B55C34" w:rsidRPr="006B19EF" w14:paraId="1CE72791" w14:textId="77777777" w:rsidTr="00B55C34">
        <w:tc>
          <w:tcPr>
            <w:tcW w:w="3539" w:type="dxa"/>
          </w:tcPr>
          <w:p w14:paraId="12634206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  <w:p w14:paraId="04E892D6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955C720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AC4F6FC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43EBA7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</w:tr>
      <w:tr w:rsidR="00B55C34" w:rsidRPr="006B19EF" w14:paraId="7A1C8F12" w14:textId="77777777" w:rsidTr="00B55C34">
        <w:tc>
          <w:tcPr>
            <w:tcW w:w="3539" w:type="dxa"/>
          </w:tcPr>
          <w:p w14:paraId="6AE5B207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  <w:p w14:paraId="08EB93E8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095EB58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72746C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E92AD4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</w:tr>
      <w:tr w:rsidR="00B55C34" w:rsidRPr="006B19EF" w14:paraId="061E9866" w14:textId="77777777" w:rsidTr="00B55C34">
        <w:tc>
          <w:tcPr>
            <w:tcW w:w="3539" w:type="dxa"/>
          </w:tcPr>
          <w:p w14:paraId="34A98EE4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  <w:p w14:paraId="67DB834A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B488C24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352E3F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3C19C0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</w:tr>
      <w:tr w:rsidR="00B55C34" w:rsidRPr="006B19EF" w14:paraId="7A1BE648" w14:textId="77777777" w:rsidTr="00B55C34">
        <w:tc>
          <w:tcPr>
            <w:tcW w:w="3539" w:type="dxa"/>
          </w:tcPr>
          <w:p w14:paraId="5EC932F5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  <w:p w14:paraId="67B4B9CB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B4883F4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7FAEE00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893EFC" w14:textId="77777777" w:rsidR="00B55C34" w:rsidRPr="006B19EF" w:rsidRDefault="00B55C34" w:rsidP="00A53F0B">
            <w:pPr>
              <w:overflowPunct/>
              <w:jc w:val="left"/>
              <w:textAlignment w:val="auto"/>
              <w:rPr>
                <w:rFonts w:ascii="Tahoma,Bold" w:hAnsi="Tahoma,Bold" w:cs="Tahoma,Bold"/>
                <w:b/>
                <w:bCs/>
                <w:sz w:val="22"/>
                <w:szCs w:val="22"/>
              </w:rPr>
            </w:pPr>
          </w:p>
        </w:tc>
      </w:tr>
    </w:tbl>
    <w:p w14:paraId="1556E954" w14:textId="77777777" w:rsidR="00C10197" w:rsidRPr="0071317D" w:rsidRDefault="00C10197" w:rsidP="00C10197">
      <w:pPr>
        <w:pStyle w:val="Navadensplet"/>
        <w:jc w:val="both"/>
        <w:rPr>
          <w:rFonts w:ascii="Cambria" w:hAnsi="Cambria"/>
          <w:color w:val="000000"/>
          <w:sz w:val="8"/>
          <w:szCs w:val="8"/>
        </w:rPr>
      </w:pPr>
    </w:p>
    <w:p w14:paraId="3646EA8D" w14:textId="2DA2F578" w:rsidR="00300646" w:rsidRPr="00C10197" w:rsidRDefault="00CF00ED" w:rsidP="00C10197">
      <w:pPr>
        <w:pStyle w:val="Navadensplet"/>
        <w:jc w:val="both"/>
        <w:rPr>
          <w:rFonts w:ascii="Cambria" w:hAnsi="Cambria"/>
          <w:color w:val="000000"/>
        </w:rPr>
      </w:pPr>
      <w:r w:rsidRPr="00C10197">
        <w:rPr>
          <w:rFonts w:ascii="Cambria" w:hAnsi="Cambria"/>
          <w:color w:val="000000"/>
        </w:rPr>
        <w:t>Skladno</w:t>
      </w:r>
      <w:r w:rsidR="00C10197">
        <w:rPr>
          <w:rFonts w:ascii="Cambria" w:hAnsi="Cambria"/>
          <w:color w:val="000000"/>
        </w:rPr>
        <w:t xml:space="preserve"> z </w:t>
      </w:r>
      <w:r w:rsidR="00DC08E4">
        <w:rPr>
          <w:rFonts w:ascii="Cambria" w:hAnsi="Cambria"/>
          <w:color w:val="000000"/>
        </w:rPr>
        <w:t xml:space="preserve">Namero o sklenitvi neposredne pogodbe za </w:t>
      </w:r>
      <w:r w:rsidR="00647A42">
        <w:rPr>
          <w:rFonts w:ascii="Cambria" w:hAnsi="Cambria"/>
          <w:color w:val="000000"/>
        </w:rPr>
        <w:t>odda</w:t>
      </w:r>
      <w:r w:rsidR="002437FC">
        <w:rPr>
          <w:rFonts w:ascii="Cambria" w:hAnsi="Cambria"/>
          <w:color w:val="000000"/>
        </w:rPr>
        <w:t>jo nepremičnine</w:t>
      </w:r>
      <w:r w:rsidR="007403A1">
        <w:rPr>
          <w:rFonts w:ascii="Cambria" w:hAnsi="Cambria"/>
          <w:color w:val="000000"/>
        </w:rPr>
        <w:t xml:space="preserve"> </w:t>
      </w:r>
      <w:r w:rsidR="00C10197">
        <w:rPr>
          <w:rFonts w:ascii="Cambria" w:hAnsi="Cambria"/>
          <w:color w:val="000000"/>
        </w:rPr>
        <w:t xml:space="preserve">v lasti Občine Gornji Grad </w:t>
      </w:r>
      <w:r w:rsidR="007403A1">
        <w:rPr>
          <w:rFonts w:ascii="Cambria" w:hAnsi="Cambria"/>
          <w:color w:val="000000"/>
        </w:rPr>
        <w:t xml:space="preserve">v najem </w:t>
      </w:r>
      <w:r w:rsidRPr="00C10197">
        <w:rPr>
          <w:rFonts w:ascii="Cambria" w:hAnsi="Cambria"/>
          <w:color w:val="000000"/>
        </w:rPr>
        <w:t xml:space="preserve">se v predpisanem roku prijavljam na </w:t>
      </w:r>
      <w:r w:rsidR="0098380E">
        <w:rPr>
          <w:rFonts w:ascii="Cambria" w:hAnsi="Cambria"/>
          <w:color w:val="000000"/>
        </w:rPr>
        <w:t>namero o sklenitvi neposredne pogodbe</w:t>
      </w:r>
      <w:r w:rsidRPr="00C10197">
        <w:rPr>
          <w:rFonts w:ascii="Cambria" w:hAnsi="Cambria"/>
          <w:color w:val="000000"/>
        </w:rPr>
        <w:t xml:space="preserve"> in dajem</w:t>
      </w:r>
      <w:r w:rsidR="0071317D">
        <w:rPr>
          <w:rFonts w:ascii="Cambria" w:hAnsi="Cambria"/>
          <w:color w:val="000000"/>
        </w:rPr>
        <w:t xml:space="preserve"> zavezujočo</w:t>
      </w:r>
      <w:r w:rsidRPr="00C10197">
        <w:rPr>
          <w:rFonts w:ascii="Cambria" w:hAnsi="Cambria"/>
          <w:color w:val="000000"/>
        </w:rPr>
        <w:t xml:space="preserve"> ponudbo, kot sledi:</w:t>
      </w:r>
    </w:p>
    <w:p w14:paraId="54FA18D0" w14:textId="6C59A415" w:rsidR="004952B0" w:rsidRDefault="00265970" w:rsidP="00300646">
      <w:pPr>
        <w:pStyle w:val="Navadensplet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Ponudba za najem </w:t>
      </w:r>
      <w:r w:rsidR="0098380E">
        <w:rPr>
          <w:rFonts w:ascii="Cambria" w:hAnsi="Cambria"/>
          <w:color w:val="000000"/>
        </w:rPr>
        <w:t xml:space="preserve">tržnega </w:t>
      </w:r>
      <w:r>
        <w:rPr>
          <w:rFonts w:ascii="Cambria" w:hAnsi="Cambria"/>
          <w:color w:val="000000"/>
        </w:rPr>
        <w:t>stanovanja</w:t>
      </w:r>
      <w:r w:rsidR="00DC08E4">
        <w:rPr>
          <w:rFonts w:ascii="Cambria" w:hAnsi="Cambria"/>
          <w:color w:val="000000"/>
        </w:rPr>
        <w:t>:</w:t>
      </w:r>
    </w:p>
    <w:p w14:paraId="39696160" w14:textId="0441377B" w:rsidR="00C10197" w:rsidRPr="004952B0" w:rsidRDefault="00265970" w:rsidP="004952B0">
      <w:pPr>
        <w:pStyle w:val="Navadensplet"/>
        <w:spacing w:after="0" w:afterAutospacing="0"/>
        <w:rPr>
          <w:rFonts w:ascii="Cambria" w:hAnsi="Cambria"/>
          <w:color w:val="000000"/>
          <w:sz w:val="8"/>
          <w:szCs w:val="8"/>
        </w:rPr>
      </w:pPr>
      <w:r>
        <w:rPr>
          <w:rFonts w:ascii="Cambria" w:hAnsi="Cambria"/>
          <w:color w:val="000000"/>
        </w:rPr>
        <w:t xml:space="preserve"> </w:t>
      </w:r>
    </w:p>
    <w:p w14:paraId="572452E6" w14:textId="7E3AF4F7" w:rsidR="00C10197" w:rsidRDefault="00C10197" w:rsidP="004952B0">
      <w:pPr>
        <w:pStyle w:val="Odstavekseznama"/>
        <w:numPr>
          <w:ilvl w:val="0"/>
          <w:numId w:val="11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sl-SI"/>
        </w:rPr>
      </w:pPr>
      <w:r w:rsidRPr="00B1051A">
        <w:rPr>
          <w:rFonts w:ascii="Cambria" w:eastAsia="Times New Roman" w:hAnsi="Cambria" w:cs="Times New Roman"/>
          <w:sz w:val="24"/>
          <w:szCs w:val="24"/>
          <w:lang w:eastAsia="sl-SI"/>
        </w:rPr>
        <w:t xml:space="preserve">stanovanje št. </w:t>
      </w:r>
      <w:r w:rsidRPr="00F32406">
        <w:rPr>
          <w:rFonts w:ascii="Cambria" w:eastAsia="Times New Roman" w:hAnsi="Cambria" w:cs="Times New Roman"/>
          <w:sz w:val="24"/>
          <w:szCs w:val="24"/>
          <w:lang w:eastAsia="sl-SI"/>
        </w:rPr>
        <w:t>1</w:t>
      </w:r>
      <w:r w:rsidR="00DC08E4">
        <w:rPr>
          <w:rFonts w:ascii="Cambria" w:eastAsia="Times New Roman" w:hAnsi="Cambria" w:cs="Times New Roman"/>
          <w:sz w:val="24"/>
          <w:szCs w:val="24"/>
          <w:lang w:eastAsia="sl-SI"/>
        </w:rPr>
        <w:t>3</w:t>
      </w:r>
      <w:r w:rsidRPr="00F32406">
        <w:rPr>
          <w:rFonts w:ascii="Cambria" w:eastAsia="Times New Roman" w:hAnsi="Cambria" w:cs="Times New Roman"/>
          <w:sz w:val="24"/>
          <w:szCs w:val="24"/>
          <w:lang w:eastAsia="sl-SI"/>
        </w:rPr>
        <w:t xml:space="preserve">, </w:t>
      </w:r>
      <w:r>
        <w:rPr>
          <w:rFonts w:ascii="Cambria" w:eastAsia="Times New Roman" w:hAnsi="Cambria" w:cs="Times New Roman"/>
          <w:sz w:val="24"/>
          <w:szCs w:val="24"/>
          <w:lang w:eastAsia="sl-SI"/>
        </w:rPr>
        <w:t xml:space="preserve">v skupni izmeri </w:t>
      </w:r>
      <w:r w:rsidR="00DC08E4">
        <w:rPr>
          <w:rFonts w:ascii="Cambria" w:eastAsia="Times New Roman" w:hAnsi="Cambria" w:cs="Times New Roman"/>
          <w:sz w:val="24"/>
          <w:szCs w:val="24"/>
          <w:lang w:eastAsia="sl-SI"/>
        </w:rPr>
        <w:t>78,66</w:t>
      </w:r>
      <w:r w:rsidRPr="00BF3DA3">
        <w:rPr>
          <w:rFonts w:ascii="Cambria" w:eastAsia="Times New Roman" w:hAnsi="Cambria" w:cs="Times New Roman"/>
          <w:sz w:val="24"/>
          <w:szCs w:val="24"/>
          <w:lang w:eastAsia="sl-SI"/>
        </w:rPr>
        <w:t xml:space="preserve"> </w:t>
      </w:r>
      <w:r>
        <w:rPr>
          <w:rFonts w:ascii="Cambria" w:eastAsia="Times New Roman" w:hAnsi="Cambria" w:cs="Times New Roman"/>
          <w:sz w:val="24"/>
          <w:szCs w:val="24"/>
          <w:lang w:eastAsia="sl-SI"/>
        </w:rPr>
        <w:t xml:space="preserve">m², </w:t>
      </w:r>
      <w:r w:rsidRPr="00B1051A">
        <w:rPr>
          <w:rFonts w:ascii="Cambria" w:eastAsia="Times New Roman" w:hAnsi="Cambria" w:cs="Times New Roman"/>
          <w:sz w:val="24"/>
          <w:szCs w:val="24"/>
          <w:lang w:eastAsia="sl-SI"/>
        </w:rPr>
        <w:t>v 3. etaži stavbe</w:t>
      </w:r>
      <w:r>
        <w:rPr>
          <w:rFonts w:ascii="Cambria" w:eastAsia="Times New Roman" w:hAnsi="Cambria" w:cs="Times New Roman"/>
          <w:sz w:val="24"/>
          <w:szCs w:val="24"/>
          <w:lang w:eastAsia="sl-SI"/>
        </w:rPr>
        <w:t>,</w:t>
      </w:r>
      <w:r w:rsidRPr="00B1051A">
        <w:rPr>
          <w:rFonts w:ascii="Cambria" w:eastAsia="Times New Roman" w:hAnsi="Cambria" w:cs="Times New Roman"/>
          <w:sz w:val="24"/>
          <w:szCs w:val="24"/>
          <w:lang w:eastAsia="sl-SI"/>
        </w:rPr>
        <w:t xml:space="preserve"> na naslovu Bočna 63, 3342 Gornji Grad </w:t>
      </w:r>
      <w:r w:rsidRPr="00C10197">
        <w:rPr>
          <w:rFonts w:ascii="Cambria" w:eastAsia="Times New Roman" w:hAnsi="Cambria" w:cs="Times New Roman"/>
          <w:sz w:val="24"/>
          <w:szCs w:val="24"/>
          <w:lang w:eastAsia="sl-SI"/>
        </w:rPr>
        <w:t>__________________</w:t>
      </w:r>
      <w:r w:rsidRPr="0023703D">
        <w:rPr>
          <w:rFonts w:ascii="Cambria" w:eastAsia="Times New Roman" w:hAnsi="Cambria" w:cs="Times New Roman"/>
          <w:sz w:val="24"/>
          <w:szCs w:val="24"/>
          <w:lang w:eastAsia="sl-SI"/>
        </w:rPr>
        <w:t xml:space="preserve"> </w:t>
      </w:r>
      <w:r w:rsidRPr="00B1051A">
        <w:rPr>
          <w:rFonts w:ascii="Cambria" w:eastAsia="Times New Roman" w:hAnsi="Cambria" w:cs="Times New Roman"/>
          <w:sz w:val="24"/>
          <w:szCs w:val="24"/>
          <w:lang w:eastAsia="sl-SI"/>
        </w:rPr>
        <w:t>na mesec,</w:t>
      </w:r>
    </w:p>
    <w:p w14:paraId="59404D4B" w14:textId="77777777" w:rsidR="0071317D" w:rsidRPr="00B1051A" w:rsidRDefault="0071317D" w:rsidP="0071317D">
      <w:pPr>
        <w:pStyle w:val="Odstavekseznama"/>
        <w:shd w:val="clear" w:color="auto" w:fill="FFFFFF"/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sl-SI"/>
        </w:rPr>
      </w:pPr>
    </w:p>
    <w:p w14:paraId="255C67BC" w14:textId="08A1FBFE" w:rsidR="001F1F98" w:rsidRDefault="001F1F98" w:rsidP="00300646">
      <w:pPr>
        <w:pStyle w:val="Navadensplet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 xml:space="preserve">Ponudba velja </w:t>
      </w:r>
      <w:r w:rsidR="006E30D3">
        <w:rPr>
          <w:rFonts w:ascii="Cambria" w:hAnsi="Cambria"/>
          <w:color w:val="000000"/>
        </w:rPr>
        <w:t>60</w:t>
      </w:r>
      <w:r>
        <w:rPr>
          <w:rFonts w:ascii="Cambria" w:hAnsi="Cambria"/>
          <w:color w:val="000000"/>
        </w:rPr>
        <w:t xml:space="preserve"> dni od roka za predložitev ponudb</w:t>
      </w:r>
      <w:r w:rsidR="00B33905">
        <w:rPr>
          <w:rFonts w:ascii="Cambria" w:hAnsi="Cambria"/>
          <w:color w:val="000000"/>
        </w:rPr>
        <w:t>.</w:t>
      </w:r>
    </w:p>
    <w:p w14:paraId="74495410" w14:textId="58E9FF2A" w:rsidR="008F6A53" w:rsidRDefault="00C10197" w:rsidP="008F6A53">
      <w:pPr>
        <w:shd w:val="clear" w:color="auto" w:fill="FFFFFF"/>
        <w:rPr>
          <w:rFonts w:ascii="Cambria" w:hAnsi="Cambria"/>
          <w:szCs w:val="24"/>
        </w:rPr>
      </w:pPr>
      <w:r w:rsidRPr="008F6A53">
        <w:rPr>
          <w:rFonts w:ascii="Cambria" w:hAnsi="Cambria"/>
          <w:color w:val="000000"/>
        </w:rPr>
        <w:lastRenderedPageBreak/>
        <w:t xml:space="preserve">Izjavljam, da </w:t>
      </w:r>
      <w:r w:rsidR="008F6A53">
        <w:rPr>
          <w:rFonts w:ascii="Cambria" w:hAnsi="Cambria"/>
          <w:color w:val="000000"/>
        </w:rPr>
        <w:t xml:space="preserve">sem </w:t>
      </w:r>
      <w:r w:rsidRPr="008F6A53">
        <w:rPr>
          <w:rFonts w:ascii="Cambria" w:hAnsi="Cambria"/>
          <w:color w:val="000000"/>
        </w:rPr>
        <w:t>z oddajo ponudbe</w:t>
      </w:r>
      <w:r w:rsidR="008F6A53" w:rsidRPr="008F6A53">
        <w:rPr>
          <w:rFonts w:ascii="Cambria" w:hAnsi="Cambria"/>
          <w:szCs w:val="24"/>
        </w:rPr>
        <w:t xml:space="preserve"> seznanje</w:t>
      </w:r>
      <w:r w:rsidR="008F6A53">
        <w:rPr>
          <w:rFonts w:ascii="Cambria" w:hAnsi="Cambria"/>
          <w:szCs w:val="24"/>
        </w:rPr>
        <w:t>n</w:t>
      </w:r>
      <w:r w:rsidR="008F6A53" w:rsidRPr="008F6A53">
        <w:rPr>
          <w:rFonts w:ascii="Cambria" w:hAnsi="Cambria"/>
          <w:szCs w:val="24"/>
        </w:rPr>
        <w:t xml:space="preserve"> z vsebino </w:t>
      </w:r>
      <w:r w:rsidR="00DC08E4">
        <w:rPr>
          <w:rFonts w:ascii="Cambria" w:hAnsi="Cambria"/>
          <w:color w:val="000000"/>
        </w:rPr>
        <w:t xml:space="preserve">Namere o sklenitvi neposredne pogodbe za </w:t>
      </w:r>
      <w:r w:rsidR="00D51277">
        <w:rPr>
          <w:rFonts w:ascii="Cambria" w:hAnsi="Cambria"/>
          <w:color w:val="000000"/>
        </w:rPr>
        <w:t xml:space="preserve">oddajo nepremičnine v </w:t>
      </w:r>
      <w:r w:rsidR="00DC08E4">
        <w:rPr>
          <w:rFonts w:ascii="Cambria" w:hAnsi="Cambria"/>
          <w:color w:val="000000"/>
        </w:rPr>
        <w:t xml:space="preserve">najem </w:t>
      </w:r>
      <w:r w:rsidR="008F6A53" w:rsidRPr="008F6A53">
        <w:rPr>
          <w:rFonts w:ascii="Cambria" w:hAnsi="Cambria"/>
          <w:szCs w:val="24"/>
        </w:rPr>
        <w:t>, da se z njo strinja</w:t>
      </w:r>
      <w:r w:rsidR="008F6A53">
        <w:rPr>
          <w:rFonts w:ascii="Cambria" w:hAnsi="Cambria"/>
          <w:szCs w:val="24"/>
        </w:rPr>
        <w:t>m</w:t>
      </w:r>
      <w:r w:rsidR="008F6A53" w:rsidRPr="008F6A53">
        <w:rPr>
          <w:rFonts w:ascii="Cambria" w:hAnsi="Cambria"/>
          <w:szCs w:val="24"/>
        </w:rPr>
        <w:t xml:space="preserve"> in da pogoje </w:t>
      </w:r>
      <w:r w:rsidR="00DC08E4">
        <w:rPr>
          <w:rFonts w:ascii="Cambria" w:hAnsi="Cambria"/>
          <w:szCs w:val="24"/>
        </w:rPr>
        <w:t xml:space="preserve">te namere </w:t>
      </w:r>
      <w:r w:rsidR="008F6A53" w:rsidRPr="008F6A53">
        <w:rPr>
          <w:rFonts w:ascii="Cambria" w:hAnsi="Cambria"/>
          <w:szCs w:val="24"/>
        </w:rPr>
        <w:t>v celoti sprejema</w:t>
      </w:r>
      <w:r w:rsidR="008F6A53">
        <w:rPr>
          <w:rFonts w:ascii="Cambria" w:hAnsi="Cambria"/>
          <w:szCs w:val="24"/>
        </w:rPr>
        <w:t>m</w:t>
      </w:r>
      <w:r w:rsidR="008F6A53" w:rsidRPr="008F6A53">
        <w:rPr>
          <w:rFonts w:ascii="Cambria" w:hAnsi="Cambria"/>
          <w:szCs w:val="24"/>
        </w:rPr>
        <w:t>.</w:t>
      </w:r>
    </w:p>
    <w:p w14:paraId="17636748" w14:textId="77777777" w:rsidR="008F6A53" w:rsidRPr="008F6A53" w:rsidRDefault="008F6A53" w:rsidP="008F6A53">
      <w:pPr>
        <w:shd w:val="clear" w:color="auto" w:fill="FFFFFF"/>
        <w:rPr>
          <w:rFonts w:ascii="Cambria" w:hAnsi="Cambria"/>
          <w:szCs w:val="24"/>
        </w:rPr>
      </w:pPr>
    </w:p>
    <w:p w14:paraId="6954BEDF" w14:textId="6BBBBBE2" w:rsidR="00DD4F93" w:rsidRPr="00DD4F93" w:rsidRDefault="00C10197" w:rsidP="00DD4F93">
      <w:pPr>
        <w:shd w:val="clear" w:color="auto" w:fill="FFFFFF"/>
        <w:rPr>
          <w:rFonts w:ascii="Cambria" w:hAnsi="Cambria"/>
          <w:szCs w:val="24"/>
        </w:rPr>
      </w:pPr>
      <w:r w:rsidRPr="00DD4F93">
        <w:rPr>
          <w:rFonts w:ascii="Cambria" w:hAnsi="Cambria"/>
          <w:color w:val="000000"/>
        </w:rPr>
        <w:t xml:space="preserve">Izjavljam, da </w:t>
      </w:r>
      <w:r w:rsidR="00DD4F93">
        <w:rPr>
          <w:rFonts w:ascii="Cambria" w:hAnsi="Cambria"/>
          <w:szCs w:val="24"/>
        </w:rPr>
        <w:t>imam sam</w:t>
      </w:r>
      <w:r w:rsidR="00DD4F93" w:rsidRPr="00DD4F93">
        <w:rPr>
          <w:rFonts w:ascii="Cambria" w:hAnsi="Cambria"/>
          <w:szCs w:val="24"/>
        </w:rPr>
        <w:t xml:space="preserve"> in ostali družinski člani, ki bodo skupaj z </w:t>
      </w:r>
      <w:r w:rsidR="00DD4F93">
        <w:rPr>
          <w:rFonts w:ascii="Cambria" w:hAnsi="Cambria"/>
          <w:szCs w:val="24"/>
        </w:rPr>
        <w:t>menoj</w:t>
      </w:r>
      <w:r w:rsidR="00DD4F93" w:rsidRPr="00DD4F93">
        <w:rPr>
          <w:rFonts w:ascii="Cambria" w:hAnsi="Cambria"/>
          <w:szCs w:val="24"/>
        </w:rPr>
        <w:t xml:space="preserve"> uporabljali stanovanje, poravnane vse obveznosti do Občine Gornji Grad in Komunale d.o.o. Gornji Grad. </w:t>
      </w:r>
    </w:p>
    <w:p w14:paraId="5A8ECCDE" w14:textId="77777777" w:rsidR="008C4AAB" w:rsidRDefault="008C4AAB" w:rsidP="00300646">
      <w:pPr>
        <w:pStyle w:val="Navadensplet"/>
        <w:rPr>
          <w:rFonts w:ascii="Cambria" w:hAnsi="Cambria"/>
          <w:color w:val="000000"/>
        </w:rPr>
      </w:pPr>
    </w:p>
    <w:p w14:paraId="0F2B3248" w14:textId="77777777" w:rsidR="008C4AAB" w:rsidRDefault="008C4AAB" w:rsidP="00300646">
      <w:pPr>
        <w:pStyle w:val="Navadensplet"/>
        <w:rPr>
          <w:rFonts w:ascii="Cambria" w:hAnsi="Cambria"/>
          <w:color w:val="000000"/>
        </w:rPr>
      </w:pPr>
    </w:p>
    <w:p w14:paraId="31273D4D" w14:textId="598DDF9D" w:rsidR="00122E8A" w:rsidRDefault="00300646" w:rsidP="00B4299B">
      <w:pPr>
        <w:pStyle w:val="Navadensplet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Datum: </w:t>
      </w:r>
      <w:r w:rsidR="00314A2C">
        <w:rPr>
          <w:rFonts w:ascii="Cambria" w:hAnsi="Cambria"/>
          <w:color w:val="000000"/>
        </w:rPr>
        <w:t>____________________</w:t>
      </w:r>
    </w:p>
    <w:p w14:paraId="0C180C1E" w14:textId="77777777" w:rsidR="008C4AAB" w:rsidRDefault="008C4AAB" w:rsidP="00B4299B">
      <w:pPr>
        <w:pStyle w:val="Navadensplet"/>
        <w:rPr>
          <w:rFonts w:ascii="Cambria" w:hAnsi="Cambria"/>
          <w:color w:val="000000"/>
        </w:rPr>
      </w:pPr>
    </w:p>
    <w:p w14:paraId="54680B36" w14:textId="733E1E8F" w:rsidR="00122E8A" w:rsidRDefault="00300646" w:rsidP="00122E8A">
      <w:pPr>
        <w:pStyle w:val="Navadensplet"/>
        <w:ind w:left="5760" w:firstLine="720"/>
        <w:rPr>
          <w:rFonts w:ascii="Cambria" w:hAnsi="Cambria"/>
          <w:color w:val="000000"/>
        </w:rPr>
      </w:pPr>
      <w:r w:rsidRPr="00B5607B">
        <w:rPr>
          <w:rFonts w:ascii="Cambria" w:hAnsi="Cambria"/>
          <w:color w:val="000000"/>
        </w:rPr>
        <w:t xml:space="preserve">Podpis ponudnika: </w:t>
      </w:r>
    </w:p>
    <w:p w14:paraId="0CE8C537" w14:textId="5F914DD8" w:rsidR="00300646" w:rsidRDefault="00314A2C" w:rsidP="00122E8A">
      <w:pPr>
        <w:pStyle w:val="Navadensplet"/>
        <w:ind w:left="5760" w:firstLine="720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_______________________</w:t>
      </w:r>
    </w:p>
    <w:p w14:paraId="0649FE39" w14:textId="77777777" w:rsidR="00F869DA" w:rsidRDefault="00F869DA" w:rsidP="00122E8A">
      <w:pPr>
        <w:pStyle w:val="Navadensplet"/>
        <w:ind w:left="5760" w:firstLine="720"/>
        <w:rPr>
          <w:rFonts w:ascii="Cambria" w:hAnsi="Cambria"/>
          <w:color w:val="000000"/>
        </w:rPr>
      </w:pPr>
    </w:p>
    <w:p w14:paraId="7A76FBEE" w14:textId="77777777" w:rsidR="0071317D" w:rsidRDefault="0071317D" w:rsidP="00122E8A">
      <w:pPr>
        <w:pStyle w:val="Navadensplet"/>
        <w:ind w:left="5760" w:firstLine="720"/>
        <w:rPr>
          <w:rFonts w:ascii="Cambria" w:hAnsi="Cambria"/>
          <w:color w:val="000000"/>
        </w:rPr>
      </w:pPr>
    </w:p>
    <w:p w14:paraId="1E2C3C69" w14:textId="77777777" w:rsidR="008C4AAB" w:rsidRDefault="008C4AAB" w:rsidP="00122E8A">
      <w:pPr>
        <w:pStyle w:val="Navadensplet"/>
        <w:ind w:left="5760" w:firstLine="720"/>
        <w:rPr>
          <w:rFonts w:ascii="Cambria" w:hAnsi="Cambria"/>
          <w:color w:val="000000"/>
        </w:rPr>
      </w:pPr>
    </w:p>
    <w:p w14:paraId="7A28D0B9" w14:textId="77777777" w:rsidR="0071317D" w:rsidRDefault="0071317D" w:rsidP="00122E8A">
      <w:pPr>
        <w:pStyle w:val="Navadensplet"/>
        <w:ind w:left="5760" w:firstLine="720"/>
        <w:rPr>
          <w:rFonts w:ascii="Cambria" w:hAnsi="Cambria"/>
          <w:color w:val="000000"/>
        </w:rPr>
      </w:pPr>
    </w:p>
    <w:p w14:paraId="24096D23" w14:textId="55404110" w:rsidR="00F869DA" w:rsidRDefault="0071317D" w:rsidP="00F869DA">
      <w:pPr>
        <w:pStyle w:val="Navadensplet"/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Obvezne priloge k ponudbi</w:t>
      </w:r>
      <w:r w:rsidR="00F869DA">
        <w:rPr>
          <w:rFonts w:ascii="Cambria" w:hAnsi="Cambria"/>
          <w:color w:val="000000"/>
        </w:rPr>
        <w:t>:</w:t>
      </w:r>
    </w:p>
    <w:p w14:paraId="32236C4D" w14:textId="10E820DD" w:rsidR="0071317D" w:rsidRDefault="0071317D" w:rsidP="0071317D">
      <w:pPr>
        <w:pStyle w:val="Odstavekseznama"/>
        <w:numPr>
          <w:ilvl w:val="0"/>
          <w:numId w:val="12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</w:pPr>
      <w:r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 xml:space="preserve">izpolnjen obrazec »Ponudba za </w:t>
      </w:r>
      <w:r w:rsidR="00105CA8"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>najem nepremičnine</w:t>
      </w:r>
      <w:r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>«,</w:t>
      </w:r>
    </w:p>
    <w:p w14:paraId="13FE96F9" w14:textId="2237B552" w:rsidR="0071317D" w:rsidRDefault="006C2666" w:rsidP="0071317D">
      <w:pPr>
        <w:pStyle w:val="Odstavekseznama"/>
        <w:numPr>
          <w:ilvl w:val="0"/>
          <w:numId w:val="12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</w:pPr>
      <w:r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>kopija osebnega dokumenta ponudnika in ostalih družinskih članov</w:t>
      </w:r>
      <w:r w:rsidR="0071317D"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>,</w:t>
      </w:r>
    </w:p>
    <w:p w14:paraId="7C77C816" w14:textId="3E29A04D" w:rsidR="0071317D" w:rsidRDefault="00105CA8" w:rsidP="0071317D">
      <w:pPr>
        <w:pStyle w:val="Odstavekseznama"/>
        <w:numPr>
          <w:ilvl w:val="0"/>
          <w:numId w:val="12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</w:pPr>
      <w:r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 xml:space="preserve">dokument iz katerega bodo razvidni redni mesečni dohodki </w:t>
      </w:r>
      <w:r w:rsidR="002374A1"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 xml:space="preserve">ponudnika </w:t>
      </w:r>
      <w:r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 xml:space="preserve">za zadnje tri mesece </w:t>
      </w:r>
    </w:p>
    <w:p w14:paraId="395E321F" w14:textId="77777777" w:rsidR="0071317D" w:rsidRDefault="0071317D" w:rsidP="0071317D">
      <w:pPr>
        <w:pStyle w:val="Odstavekseznama"/>
        <w:numPr>
          <w:ilvl w:val="0"/>
          <w:numId w:val="12"/>
        </w:numPr>
        <w:shd w:val="clear" w:color="auto" w:fill="FFFFFF"/>
        <w:spacing w:after="0" w:line="240" w:lineRule="auto"/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</w:pPr>
      <w:r>
        <w:rPr>
          <w:rFonts w:ascii="Cambria" w:eastAsia="Times New Roman" w:hAnsi="Cambria" w:cs="Times New Roman"/>
          <w:color w:val="212529"/>
          <w:sz w:val="24"/>
          <w:szCs w:val="24"/>
          <w:lang w:eastAsia="sl-SI"/>
        </w:rPr>
        <w:t>dokazilo o plačani varščini.</w:t>
      </w:r>
    </w:p>
    <w:p w14:paraId="2A30C12C" w14:textId="77777777" w:rsidR="00F869DA" w:rsidRPr="00B5607B" w:rsidRDefault="00F869DA" w:rsidP="00F869DA">
      <w:pPr>
        <w:pStyle w:val="Navadensplet"/>
        <w:jc w:val="both"/>
        <w:rPr>
          <w:rFonts w:ascii="Cambria" w:hAnsi="Cambria"/>
          <w:color w:val="000000"/>
        </w:rPr>
      </w:pPr>
    </w:p>
    <w:p w14:paraId="1C4A67EE" w14:textId="7BBED335" w:rsidR="003A0370" w:rsidRPr="00B5607B" w:rsidRDefault="003A0370" w:rsidP="00300646">
      <w:pPr>
        <w:pStyle w:val="wfxRecipient"/>
        <w:ind w:left="-709"/>
        <w:rPr>
          <w:rFonts w:ascii="Cambria" w:hAnsi="Cambria"/>
          <w:szCs w:val="24"/>
        </w:rPr>
      </w:pPr>
    </w:p>
    <w:sectPr w:rsidR="003A0370" w:rsidRPr="00B5607B" w:rsidSect="00897C91">
      <w:headerReference w:type="default" r:id="rId7"/>
      <w:headerReference w:type="first" r:id="rId8"/>
      <w:pgSz w:w="11907" w:h="16840" w:code="9"/>
      <w:pgMar w:top="1134" w:right="1417" w:bottom="993" w:left="709" w:header="567" w:footer="567" w:gutter="567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0751" w14:textId="77777777" w:rsidR="00666C90" w:rsidRDefault="00666C90">
      <w:r>
        <w:separator/>
      </w:r>
    </w:p>
  </w:endnote>
  <w:endnote w:type="continuationSeparator" w:id="0">
    <w:p w14:paraId="58726D7A" w14:textId="77777777" w:rsidR="00666C90" w:rsidRDefault="00666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LO_Exot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LO pisane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,Bold">
    <w:altName w:val="Tahom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DF47" w14:textId="77777777" w:rsidR="00666C90" w:rsidRDefault="00666C90">
      <w:r>
        <w:separator/>
      </w:r>
    </w:p>
  </w:footnote>
  <w:footnote w:type="continuationSeparator" w:id="0">
    <w:p w14:paraId="3B466EEA" w14:textId="77777777" w:rsidR="00666C90" w:rsidRDefault="00666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500E9" w14:textId="77777777" w:rsidR="003A0370" w:rsidRDefault="003A0370">
    <w:pPr>
      <w:pStyle w:val="Glava"/>
    </w:pPr>
  </w:p>
  <w:p w14:paraId="2DB0AC6F" w14:textId="77777777" w:rsidR="003A0370" w:rsidRDefault="003A037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9754" w14:textId="77777777" w:rsidR="003A0370" w:rsidRDefault="00717F90">
    <w:pPr>
      <w:pStyle w:val="Glava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A5DE6C8" wp14:editId="785B1566">
              <wp:simplePos x="0" y="0"/>
              <wp:positionH relativeFrom="column">
                <wp:posOffset>-466725</wp:posOffset>
              </wp:positionH>
              <wp:positionV relativeFrom="paragraph">
                <wp:posOffset>-95250</wp:posOffset>
              </wp:positionV>
              <wp:extent cx="6934200" cy="706120"/>
              <wp:effectExtent l="0" t="0" r="0" b="0"/>
              <wp:wrapNone/>
              <wp:docPr id="1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34200" cy="706120"/>
                        <a:chOff x="501" y="470"/>
                        <a:chExt cx="10920" cy="1112"/>
                      </a:xfrm>
                    </wpg:grpSpPr>
                    <wps:wsp>
                      <wps:cNvPr id="2" name="Line 6"/>
                      <wps:cNvCnPr>
                        <a:cxnSpLocks noChangeShapeType="1"/>
                      </wps:cNvCnPr>
                      <wps:spPr bwMode="auto">
                        <a:xfrm flipV="1">
                          <a:off x="501" y="1024"/>
                          <a:ext cx="4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3" name="Line 7"/>
                      <wps:cNvCnPr>
                        <a:cxnSpLocks noChangeShapeType="1"/>
                      </wps:cNvCnPr>
                      <wps:spPr bwMode="auto">
                        <a:xfrm>
                          <a:off x="6741" y="1024"/>
                          <a:ext cx="4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5492" y="470"/>
                          <a:ext cx="972" cy="11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E5DFDC9" w14:textId="77777777" w:rsidR="003A0370" w:rsidRDefault="00717F9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FB6834" wp14:editId="11D9695C">
                                  <wp:extent cx="594360" cy="678180"/>
                                  <wp:effectExtent l="0" t="0" r="0" b="0"/>
                                  <wp:docPr id="2114654317" name="Slika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4360" cy="6781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A5DE6C8" id="Group 5" o:spid="_x0000_s1027" style="position:absolute;left:0;text-align:left;margin-left:-36.75pt;margin-top:-7.5pt;width:546pt;height:55.6pt;z-index:251657728" coordorigin="501,470" coordsize="10920,11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">
              <v:line id="Line 6" o:spid="_x0000_s1028" style="position:absolute;flip:y;visibility:visible;mso-wrap-style:square" from="501,1024" to="5181,1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">
                <v:stroke startarrowwidth="narrow" startarrowlength="short" endarrowwidth="narrow" endarrowlength="short"/>
              </v:line>
              <v:line id="Line 7" o:spid="_x0000_s1029" style="position:absolute;visibility:visible;mso-wrap-style:square" from="6741,1024" to="11421,10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">
                <v:stroke startarrowwidth="narrow" startarrowlength="short" endarrowwidth="narrow" endarrowlength="short"/>
              </v:line>
              <v:rect id="Rectangle 8" o:spid="_x0000_s1030" style="position:absolute;left:5492;top:470;width:972;height:1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" filled="f" stroked="f">
                <v:textbox inset="1pt,1pt,1pt,1pt">
                  <w:txbxContent>
                    <w:p w14:paraId="4E5DFDC9" w14:textId="77777777" w:rsidR="003A0370" w:rsidRDefault="00717F90">
                      <w:r>
                        <w:rPr>
                          <w:noProof/>
                        </w:rPr>
                        <w:drawing>
                          <wp:inline distT="0" distB="0" distL="0" distR="0" wp14:anchorId="52FB6834" wp14:editId="11D9695C">
                            <wp:extent cx="594360" cy="678180"/>
                            <wp:effectExtent l="0" t="0" r="0" b="0"/>
                            <wp:docPr id="2114654317" name="Slika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4360" cy="6781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616F5"/>
    <w:multiLevelType w:val="hybridMultilevel"/>
    <w:tmpl w:val="14AA2C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1B764B"/>
    <w:multiLevelType w:val="hybridMultilevel"/>
    <w:tmpl w:val="3B3E2434"/>
    <w:lvl w:ilvl="0" w:tplc="72861CF4">
      <w:start w:val="16"/>
      <w:numFmt w:val="bullet"/>
      <w:lvlText w:val="-"/>
      <w:lvlJc w:val="left"/>
      <w:pPr>
        <w:tabs>
          <w:tab w:val="num" w:pos="-349"/>
        </w:tabs>
        <w:ind w:left="-34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0FBC420B"/>
    <w:multiLevelType w:val="hybridMultilevel"/>
    <w:tmpl w:val="8118DBA0"/>
    <w:lvl w:ilvl="0" w:tplc="FF76E444">
      <w:start w:val="2"/>
      <w:numFmt w:val="bullet"/>
      <w:lvlText w:val="-"/>
      <w:lvlJc w:val="left"/>
      <w:pPr>
        <w:ind w:left="644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8AA7114"/>
    <w:multiLevelType w:val="hybridMultilevel"/>
    <w:tmpl w:val="A0345B8E"/>
    <w:lvl w:ilvl="0" w:tplc="34B68CE4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977A7"/>
    <w:multiLevelType w:val="hybridMultilevel"/>
    <w:tmpl w:val="D05AB02E"/>
    <w:lvl w:ilvl="0" w:tplc="7AF6A33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EFFAF646">
      <w:numFmt w:val="none"/>
      <w:lvlText w:val=""/>
      <w:lvlJc w:val="left"/>
      <w:pPr>
        <w:tabs>
          <w:tab w:val="num" w:pos="360"/>
        </w:tabs>
      </w:pPr>
    </w:lvl>
    <w:lvl w:ilvl="2" w:tplc="7EDE87BA">
      <w:numFmt w:val="none"/>
      <w:lvlText w:val=""/>
      <w:lvlJc w:val="left"/>
      <w:pPr>
        <w:tabs>
          <w:tab w:val="num" w:pos="360"/>
        </w:tabs>
      </w:pPr>
    </w:lvl>
    <w:lvl w:ilvl="3" w:tplc="574A4552">
      <w:numFmt w:val="none"/>
      <w:lvlText w:val=""/>
      <w:lvlJc w:val="left"/>
      <w:pPr>
        <w:tabs>
          <w:tab w:val="num" w:pos="360"/>
        </w:tabs>
      </w:pPr>
    </w:lvl>
    <w:lvl w:ilvl="4" w:tplc="ED52FDF4">
      <w:numFmt w:val="none"/>
      <w:lvlText w:val=""/>
      <w:lvlJc w:val="left"/>
      <w:pPr>
        <w:tabs>
          <w:tab w:val="num" w:pos="360"/>
        </w:tabs>
      </w:pPr>
    </w:lvl>
    <w:lvl w:ilvl="5" w:tplc="4664D9DE">
      <w:numFmt w:val="none"/>
      <w:lvlText w:val=""/>
      <w:lvlJc w:val="left"/>
      <w:pPr>
        <w:tabs>
          <w:tab w:val="num" w:pos="360"/>
        </w:tabs>
      </w:pPr>
    </w:lvl>
    <w:lvl w:ilvl="6" w:tplc="BF3C10AC">
      <w:numFmt w:val="none"/>
      <w:lvlText w:val=""/>
      <w:lvlJc w:val="left"/>
      <w:pPr>
        <w:tabs>
          <w:tab w:val="num" w:pos="360"/>
        </w:tabs>
      </w:pPr>
    </w:lvl>
    <w:lvl w:ilvl="7" w:tplc="F67695F4">
      <w:numFmt w:val="none"/>
      <w:lvlText w:val=""/>
      <w:lvlJc w:val="left"/>
      <w:pPr>
        <w:tabs>
          <w:tab w:val="num" w:pos="360"/>
        </w:tabs>
      </w:pPr>
    </w:lvl>
    <w:lvl w:ilvl="8" w:tplc="5D96AE84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2F051828"/>
    <w:multiLevelType w:val="hybridMultilevel"/>
    <w:tmpl w:val="6B88A432"/>
    <w:lvl w:ilvl="0" w:tplc="7ACA03C8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6" w15:restartNumberingAfterBreak="0">
    <w:nsid w:val="45602C91"/>
    <w:multiLevelType w:val="hybridMultilevel"/>
    <w:tmpl w:val="3426DF56"/>
    <w:lvl w:ilvl="0" w:tplc="86420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023764"/>
    <w:multiLevelType w:val="hybridMultilevel"/>
    <w:tmpl w:val="496038DA"/>
    <w:lvl w:ilvl="0" w:tplc="33FCA58A">
      <w:start w:val="1"/>
      <w:numFmt w:val="bullet"/>
      <w:lvlText w:val="-"/>
      <w:lvlJc w:val="left"/>
      <w:pPr>
        <w:tabs>
          <w:tab w:val="num" w:pos="-349"/>
        </w:tabs>
        <w:ind w:left="-34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8" w15:restartNumberingAfterBreak="0">
    <w:nsid w:val="55001C36"/>
    <w:multiLevelType w:val="hybridMultilevel"/>
    <w:tmpl w:val="C9BCC0EC"/>
    <w:lvl w:ilvl="0" w:tplc="49861526">
      <w:start w:val="1"/>
      <w:numFmt w:val="bullet"/>
      <w:lvlText w:val="-"/>
      <w:lvlJc w:val="left"/>
      <w:pPr>
        <w:tabs>
          <w:tab w:val="num" w:pos="-349"/>
        </w:tabs>
        <w:ind w:left="-34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9" w15:restartNumberingAfterBreak="0">
    <w:nsid w:val="55031322"/>
    <w:multiLevelType w:val="hybridMultilevel"/>
    <w:tmpl w:val="4260E9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890A33"/>
    <w:multiLevelType w:val="hybridMultilevel"/>
    <w:tmpl w:val="3D5E8F28"/>
    <w:lvl w:ilvl="0" w:tplc="EC648184">
      <w:start w:val="1"/>
      <w:numFmt w:val="bullet"/>
      <w:lvlText w:val="-"/>
      <w:lvlJc w:val="left"/>
      <w:pPr>
        <w:tabs>
          <w:tab w:val="num" w:pos="-349"/>
        </w:tabs>
        <w:ind w:left="-34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1" w15:restartNumberingAfterBreak="0">
    <w:nsid w:val="79A32C5B"/>
    <w:multiLevelType w:val="hybridMultilevel"/>
    <w:tmpl w:val="85DE0788"/>
    <w:lvl w:ilvl="0" w:tplc="CC2401F6">
      <w:start w:val="1"/>
      <w:numFmt w:val="bullet"/>
      <w:lvlText w:val="-"/>
      <w:lvlJc w:val="left"/>
      <w:pPr>
        <w:tabs>
          <w:tab w:val="num" w:pos="-349"/>
        </w:tabs>
        <w:ind w:left="-349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num w:numId="1" w16cid:durableId="1642417752">
    <w:abstractNumId w:val="0"/>
  </w:num>
  <w:num w:numId="2" w16cid:durableId="1240092803">
    <w:abstractNumId w:val="6"/>
  </w:num>
  <w:num w:numId="3" w16cid:durableId="1775903263">
    <w:abstractNumId w:val="5"/>
  </w:num>
  <w:num w:numId="4" w16cid:durableId="1581912843">
    <w:abstractNumId w:val="10"/>
  </w:num>
  <w:num w:numId="5" w16cid:durableId="1328050434">
    <w:abstractNumId w:val="4"/>
  </w:num>
  <w:num w:numId="6" w16cid:durableId="175534019">
    <w:abstractNumId w:val="7"/>
  </w:num>
  <w:num w:numId="7" w16cid:durableId="1410804796">
    <w:abstractNumId w:val="11"/>
  </w:num>
  <w:num w:numId="8" w16cid:durableId="1916090315">
    <w:abstractNumId w:val="1"/>
  </w:num>
  <w:num w:numId="9" w16cid:durableId="77412674">
    <w:abstractNumId w:val="8"/>
  </w:num>
  <w:num w:numId="10" w16cid:durableId="1861116130">
    <w:abstractNumId w:val="3"/>
  </w:num>
  <w:num w:numId="11" w16cid:durableId="1384014097">
    <w:abstractNumId w:val="9"/>
  </w:num>
  <w:num w:numId="12" w16cid:durableId="3778194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BF8"/>
    <w:rsid w:val="00001BD6"/>
    <w:rsid w:val="00004FF2"/>
    <w:rsid w:val="000128FB"/>
    <w:rsid w:val="00014C7A"/>
    <w:rsid w:val="00033267"/>
    <w:rsid w:val="00037F5D"/>
    <w:rsid w:val="00045D9F"/>
    <w:rsid w:val="0004728E"/>
    <w:rsid w:val="00072FBF"/>
    <w:rsid w:val="00081632"/>
    <w:rsid w:val="00081662"/>
    <w:rsid w:val="000A306D"/>
    <w:rsid w:val="000C5998"/>
    <w:rsid w:val="000D7B8F"/>
    <w:rsid w:val="000E2334"/>
    <w:rsid w:val="000F2974"/>
    <w:rsid w:val="00105CA8"/>
    <w:rsid w:val="00122E8A"/>
    <w:rsid w:val="00131234"/>
    <w:rsid w:val="0014406B"/>
    <w:rsid w:val="00146B19"/>
    <w:rsid w:val="001533C0"/>
    <w:rsid w:val="00172DC9"/>
    <w:rsid w:val="00176174"/>
    <w:rsid w:val="0019604F"/>
    <w:rsid w:val="001B4F14"/>
    <w:rsid w:val="001C3712"/>
    <w:rsid w:val="001C5501"/>
    <w:rsid w:val="001F1F98"/>
    <w:rsid w:val="00213754"/>
    <w:rsid w:val="00226B4B"/>
    <w:rsid w:val="002374A1"/>
    <w:rsid w:val="002437FC"/>
    <w:rsid w:val="00244501"/>
    <w:rsid w:val="00256BB8"/>
    <w:rsid w:val="00263EBD"/>
    <w:rsid w:val="00265970"/>
    <w:rsid w:val="00272649"/>
    <w:rsid w:val="002972EB"/>
    <w:rsid w:val="002B2554"/>
    <w:rsid w:val="002B46F7"/>
    <w:rsid w:val="002C3005"/>
    <w:rsid w:val="002D3253"/>
    <w:rsid w:val="002E1520"/>
    <w:rsid w:val="002E6F15"/>
    <w:rsid w:val="002F7E3A"/>
    <w:rsid w:val="00300646"/>
    <w:rsid w:val="00301C5C"/>
    <w:rsid w:val="00312DB2"/>
    <w:rsid w:val="00314A2C"/>
    <w:rsid w:val="00342941"/>
    <w:rsid w:val="003476AD"/>
    <w:rsid w:val="00351616"/>
    <w:rsid w:val="00353BC5"/>
    <w:rsid w:val="0036299B"/>
    <w:rsid w:val="00385897"/>
    <w:rsid w:val="00393C2E"/>
    <w:rsid w:val="00397C1C"/>
    <w:rsid w:val="003A0370"/>
    <w:rsid w:val="003D15D9"/>
    <w:rsid w:val="003D4CA9"/>
    <w:rsid w:val="003D5BEC"/>
    <w:rsid w:val="003F2ECE"/>
    <w:rsid w:val="003F341C"/>
    <w:rsid w:val="003F5A45"/>
    <w:rsid w:val="00425683"/>
    <w:rsid w:val="00440CEB"/>
    <w:rsid w:val="00447899"/>
    <w:rsid w:val="00457CAE"/>
    <w:rsid w:val="00466CB6"/>
    <w:rsid w:val="0046778E"/>
    <w:rsid w:val="0047142A"/>
    <w:rsid w:val="00471FE0"/>
    <w:rsid w:val="00472D8C"/>
    <w:rsid w:val="004952B0"/>
    <w:rsid w:val="004B297B"/>
    <w:rsid w:val="004B619F"/>
    <w:rsid w:val="004C4689"/>
    <w:rsid w:val="004D0554"/>
    <w:rsid w:val="004F4E55"/>
    <w:rsid w:val="005143E1"/>
    <w:rsid w:val="005231AE"/>
    <w:rsid w:val="0053075D"/>
    <w:rsid w:val="00530B2B"/>
    <w:rsid w:val="005352A9"/>
    <w:rsid w:val="00535CA6"/>
    <w:rsid w:val="00553242"/>
    <w:rsid w:val="005610EF"/>
    <w:rsid w:val="005622AD"/>
    <w:rsid w:val="00565EFC"/>
    <w:rsid w:val="005855CB"/>
    <w:rsid w:val="0058672A"/>
    <w:rsid w:val="005B4917"/>
    <w:rsid w:val="005B6EAE"/>
    <w:rsid w:val="005D07FC"/>
    <w:rsid w:val="005E3EA3"/>
    <w:rsid w:val="005F46F7"/>
    <w:rsid w:val="00613ABC"/>
    <w:rsid w:val="0061451E"/>
    <w:rsid w:val="006357A8"/>
    <w:rsid w:val="00647A42"/>
    <w:rsid w:val="00666C90"/>
    <w:rsid w:val="00675729"/>
    <w:rsid w:val="006C2666"/>
    <w:rsid w:val="006C26AD"/>
    <w:rsid w:val="006E1AA2"/>
    <w:rsid w:val="006E30D3"/>
    <w:rsid w:val="006F4D56"/>
    <w:rsid w:val="0071317D"/>
    <w:rsid w:val="00717F90"/>
    <w:rsid w:val="00732220"/>
    <w:rsid w:val="007403A1"/>
    <w:rsid w:val="00751B05"/>
    <w:rsid w:val="00770E72"/>
    <w:rsid w:val="00794F86"/>
    <w:rsid w:val="00797DD8"/>
    <w:rsid w:val="007B37EC"/>
    <w:rsid w:val="007D0CC1"/>
    <w:rsid w:val="007D4777"/>
    <w:rsid w:val="007F7405"/>
    <w:rsid w:val="007F77B9"/>
    <w:rsid w:val="00806E5E"/>
    <w:rsid w:val="0081073A"/>
    <w:rsid w:val="00836BA6"/>
    <w:rsid w:val="008530F0"/>
    <w:rsid w:val="00861191"/>
    <w:rsid w:val="00862A48"/>
    <w:rsid w:val="00885424"/>
    <w:rsid w:val="008933FD"/>
    <w:rsid w:val="00897C91"/>
    <w:rsid w:val="008C4AAB"/>
    <w:rsid w:val="008D78DB"/>
    <w:rsid w:val="008E338D"/>
    <w:rsid w:val="008F6A53"/>
    <w:rsid w:val="0090044D"/>
    <w:rsid w:val="009032D0"/>
    <w:rsid w:val="00904B05"/>
    <w:rsid w:val="009061CF"/>
    <w:rsid w:val="00916226"/>
    <w:rsid w:val="00921CF5"/>
    <w:rsid w:val="00924851"/>
    <w:rsid w:val="00936226"/>
    <w:rsid w:val="0094401A"/>
    <w:rsid w:val="00951406"/>
    <w:rsid w:val="009723D9"/>
    <w:rsid w:val="00973B6E"/>
    <w:rsid w:val="0098346E"/>
    <w:rsid w:val="0098380E"/>
    <w:rsid w:val="00986405"/>
    <w:rsid w:val="00986B53"/>
    <w:rsid w:val="0099152F"/>
    <w:rsid w:val="009A462B"/>
    <w:rsid w:val="009A66D4"/>
    <w:rsid w:val="009B3A7C"/>
    <w:rsid w:val="009B6E5F"/>
    <w:rsid w:val="009C0CCF"/>
    <w:rsid w:val="009C148A"/>
    <w:rsid w:val="009D4DD8"/>
    <w:rsid w:val="009E54BF"/>
    <w:rsid w:val="009E5C04"/>
    <w:rsid w:val="00A17B1D"/>
    <w:rsid w:val="00A4595C"/>
    <w:rsid w:val="00A51ABF"/>
    <w:rsid w:val="00A71081"/>
    <w:rsid w:val="00A97E58"/>
    <w:rsid w:val="00AA2B75"/>
    <w:rsid w:val="00AA73C6"/>
    <w:rsid w:val="00AB1B48"/>
    <w:rsid w:val="00AC118B"/>
    <w:rsid w:val="00AC76C9"/>
    <w:rsid w:val="00AD3ADF"/>
    <w:rsid w:val="00AD46D3"/>
    <w:rsid w:val="00AD5FD9"/>
    <w:rsid w:val="00AD61D2"/>
    <w:rsid w:val="00AF0535"/>
    <w:rsid w:val="00AF38AD"/>
    <w:rsid w:val="00AF61C1"/>
    <w:rsid w:val="00AF7F2F"/>
    <w:rsid w:val="00B10CDF"/>
    <w:rsid w:val="00B15745"/>
    <w:rsid w:val="00B201B2"/>
    <w:rsid w:val="00B33905"/>
    <w:rsid w:val="00B4299B"/>
    <w:rsid w:val="00B55C34"/>
    <w:rsid w:val="00B56073"/>
    <w:rsid w:val="00B5607B"/>
    <w:rsid w:val="00B8232A"/>
    <w:rsid w:val="00B82C71"/>
    <w:rsid w:val="00B8699B"/>
    <w:rsid w:val="00B90080"/>
    <w:rsid w:val="00B97D9F"/>
    <w:rsid w:val="00BC0097"/>
    <w:rsid w:val="00BC0A8C"/>
    <w:rsid w:val="00BC117F"/>
    <w:rsid w:val="00BD1242"/>
    <w:rsid w:val="00BD5C6A"/>
    <w:rsid w:val="00BE2A7B"/>
    <w:rsid w:val="00BF09D4"/>
    <w:rsid w:val="00BF33F6"/>
    <w:rsid w:val="00C10197"/>
    <w:rsid w:val="00C10BFA"/>
    <w:rsid w:val="00C26E2C"/>
    <w:rsid w:val="00C324BC"/>
    <w:rsid w:val="00C3256B"/>
    <w:rsid w:val="00C451DE"/>
    <w:rsid w:val="00C525CB"/>
    <w:rsid w:val="00C61E20"/>
    <w:rsid w:val="00C64150"/>
    <w:rsid w:val="00C656B4"/>
    <w:rsid w:val="00C66E4B"/>
    <w:rsid w:val="00C7074B"/>
    <w:rsid w:val="00C85758"/>
    <w:rsid w:val="00C943CD"/>
    <w:rsid w:val="00CA1481"/>
    <w:rsid w:val="00CC6A8C"/>
    <w:rsid w:val="00CE7019"/>
    <w:rsid w:val="00CF00ED"/>
    <w:rsid w:val="00CF1FA0"/>
    <w:rsid w:val="00CF42F9"/>
    <w:rsid w:val="00CF6EF4"/>
    <w:rsid w:val="00D35FEE"/>
    <w:rsid w:val="00D440CA"/>
    <w:rsid w:val="00D51277"/>
    <w:rsid w:val="00D74BC1"/>
    <w:rsid w:val="00D86BF8"/>
    <w:rsid w:val="00D87A4C"/>
    <w:rsid w:val="00D9052A"/>
    <w:rsid w:val="00D92013"/>
    <w:rsid w:val="00D97D54"/>
    <w:rsid w:val="00DB112E"/>
    <w:rsid w:val="00DC08E4"/>
    <w:rsid w:val="00DD4F93"/>
    <w:rsid w:val="00DD728A"/>
    <w:rsid w:val="00E1229E"/>
    <w:rsid w:val="00E163F6"/>
    <w:rsid w:val="00E5182A"/>
    <w:rsid w:val="00E70B33"/>
    <w:rsid w:val="00E76B45"/>
    <w:rsid w:val="00E81D2D"/>
    <w:rsid w:val="00E8346D"/>
    <w:rsid w:val="00E87C0C"/>
    <w:rsid w:val="00EA77A3"/>
    <w:rsid w:val="00ED3520"/>
    <w:rsid w:val="00ED3F8D"/>
    <w:rsid w:val="00EE0DD3"/>
    <w:rsid w:val="00EE158B"/>
    <w:rsid w:val="00EE7918"/>
    <w:rsid w:val="00F06EA5"/>
    <w:rsid w:val="00F14B6C"/>
    <w:rsid w:val="00F17232"/>
    <w:rsid w:val="00F21384"/>
    <w:rsid w:val="00F45DF4"/>
    <w:rsid w:val="00F63C92"/>
    <w:rsid w:val="00F70A0E"/>
    <w:rsid w:val="00F869DA"/>
    <w:rsid w:val="00F909E3"/>
    <w:rsid w:val="00FB50C1"/>
    <w:rsid w:val="00FD0960"/>
    <w:rsid w:val="00FD5165"/>
    <w:rsid w:val="00FE27D0"/>
    <w:rsid w:val="00FE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F55D9E"/>
  <w15:chartTrackingRefBased/>
  <w15:docId w15:val="{3E83E0BA-381B-43BA-9547-711B6A08C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slov1">
    <w:name w:val="heading 1"/>
    <w:basedOn w:val="Navaden"/>
    <w:next w:val="Navaden"/>
    <w:qFormat/>
    <w:pPr>
      <w:keepNext/>
      <w:ind w:left="5245" w:right="708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ind w:left="5245" w:right="708"/>
      <w:jc w:val="center"/>
      <w:outlineLvl w:val="1"/>
    </w:pPr>
    <w:rPr>
      <w:b/>
      <w:bCs/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poiljatelja">
    <w:name w:val="envelope return"/>
    <w:basedOn w:val="Navaden"/>
    <w:pPr>
      <w:jc w:val="left"/>
    </w:pPr>
    <w:rPr>
      <w:rFonts w:ascii="SLO_Exotic" w:hAnsi="SLO_Exotic"/>
      <w:b/>
      <w:sz w:val="32"/>
    </w:rPr>
  </w:style>
  <w:style w:type="paragraph" w:styleId="Naslovnaslovnika">
    <w:name w:val="envelope address"/>
    <w:basedOn w:val="Navaden"/>
    <w:pPr>
      <w:framePr w:w="7920" w:h="1980" w:hRule="exact" w:hSpace="180" w:wrap="auto" w:hAnchor="page" w:xAlign="center" w:yAlign="bottom"/>
      <w:ind w:left="2880"/>
    </w:pPr>
    <w:rPr>
      <w:rFonts w:ascii="SLO pisane" w:hAnsi="SLO pisane"/>
      <w:b/>
      <w:sz w:val="48"/>
    </w:rPr>
  </w:style>
  <w:style w:type="paragraph" w:customStyle="1" w:styleId="wfxRecipient">
    <w:name w:val="wfxRecipient"/>
    <w:basedOn w:val="Navaden"/>
  </w:style>
  <w:style w:type="paragraph" w:customStyle="1" w:styleId="wfxFaxNum">
    <w:name w:val="wfxFaxNum"/>
    <w:basedOn w:val="Navaden"/>
  </w:style>
  <w:style w:type="paragraph" w:styleId="Glava">
    <w:name w:val="header"/>
    <w:basedOn w:val="Navaden"/>
    <w:pPr>
      <w:tabs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enter" w:pos="4153"/>
        <w:tab w:val="right" w:pos="8306"/>
      </w:tabs>
    </w:p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link w:val="BesedilooblakaZnak"/>
    <w:rsid w:val="00BD124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D1242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61451E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30064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Cs w:val="24"/>
    </w:rPr>
  </w:style>
  <w:style w:type="paragraph" w:styleId="Odstavekseznama">
    <w:name w:val="List Paragraph"/>
    <w:basedOn w:val="Navaden"/>
    <w:uiPriority w:val="34"/>
    <w:qFormat/>
    <w:rsid w:val="00C10197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C66E4B"/>
    <w:rPr>
      <w:sz w:val="24"/>
    </w:rPr>
  </w:style>
  <w:style w:type="character" w:styleId="Pripombasklic">
    <w:name w:val="annotation reference"/>
    <w:basedOn w:val="Privzetapisavaodstavka"/>
    <w:rsid w:val="009C0CC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C0CCF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C0CCF"/>
  </w:style>
  <w:style w:type="paragraph" w:styleId="Zadevapripombe">
    <w:name w:val="annotation subject"/>
    <w:basedOn w:val="Pripombabesedilo"/>
    <w:next w:val="Pripombabesedilo"/>
    <w:link w:val="ZadevapripombeZnak"/>
    <w:rsid w:val="009C0CC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C0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9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Obcina_gg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Obcina_gg</Template>
  <TotalTime>4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OBČINA</vt:lpstr>
    </vt:vector>
  </TitlesOfParts>
  <Company>OBČINA GORNJI GRAD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OBČINA</dc:title>
  <dc:subject/>
  <dc:creator>Tina Gutman</dc:creator>
  <cp:keywords/>
  <dc:description/>
  <cp:lastModifiedBy>Občina Gornji Grad</cp:lastModifiedBy>
  <cp:revision>2</cp:revision>
  <cp:lastPrinted>2022-03-25T21:00:00Z</cp:lastPrinted>
  <dcterms:created xsi:type="dcterms:W3CDTF">2026-04-03T07:09:00Z</dcterms:created>
  <dcterms:modified xsi:type="dcterms:W3CDTF">2026-04-03T07:09:00Z</dcterms:modified>
</cp:coreProperties>
</file>